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E0363" w14:textId="5DBD9604" w:rsidR="00535962" w:rsidRPr="00F7167E" w:rsidRDefault="00A14A55">
      <w:r w:rsidRPr="00A14A55"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4740DB20" wp14:editId="1DC0817E">
                <wp:simplePos x="0" y="0"/>
                <wp:positionH relativeFrom="page">
                  <wp:posOffset>5289550</wp:posOffset>
                </wp:positionH>
                <wp:positionV relativeFrom="paragraph">
                  <wp:posOffset>-148590</wp:posOffset>
                </wp:positionV>
                <wp:extent cx="1956435" cy="701040"/>
                <wp:effectExtent l="0" t="0" r="24765" b="22860"/>
                <wp:wrapNone/>
                <wp:docPr id="1361409856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701040"/>
                          <a:chOff x="12866" y="523"/>
                          <a:chExt cx="2544" cy="1104"/>
                        </a:xfrm>
                      </wpg:grpSpPr>
                      <wps:wsp>
                        <wps:cNvPr id="51423643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98031782" name="Group 22"/>
                        <wpg:cNvGrpSpPr>
                          <a:grpSpLocks/>
                        </wpg:cNvGrpSpPr>
                        <wpg:grpSpPr bwMode="auto">
                          <a:xfrm>
                            <a:off x="12928" y="561"/>
                            <a:ext cx="2425" cy="982"/>
                            <a:chOff x="9141" y="720"/>
                            <a:chExt cx="2019" cy="913"/>
                          </a:xfrm>
                        </wpg:grpSpPr>
                        <wps:wsp>
                          <wps:cNvPr id="1370499417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1" y="1258"/>
                              <a:ext cx="2009" cy="37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BFA3DE" w14:textId="4E696963" w:rsidR="00A14A55" w:rsidRPr="00051C0A" w:rsidRDefault="00A14A55" w:rsidP="00A14A55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>CONADIS-</w:t>
                                </w:r>
                                <w:r w:rsidR="0005476D">
                                  <w:rPr>
                                    <w:rStyle w:val="Textodelmarcadordeposicin"/>
                                  </w:rPr>
                                  <w:t>DAF</w:t>
                                </w:r>
                                <w:r>
                                  <w:rPr>
                                    <w:rStyle w:val="Textodelmarcadordeposicin"/>
                                  </w:rPr>
                                  <w:t>-C</w:t>
                                </w:r>
                                <w:r w:rsidR="0005476D">
                                  <w:rPr>
                                    <w:rStyle w:val="Textodelmarcadordeposicin"/>
                                  </w:rPr>
                                  <w:t>M</w:t>
                                </w:r>
                                <w:r>
                                  <w:rPr>
                                    <w:rStyle w:val="Textodelmarcadordeposicin"/>
                                  </w:rPr>
                                  <w:t>-202</w:t>
                                </w:r>
                                <w:r w:rsidR="0005476D">
                                  <w:rPr>
                                    <w:rStyle w:val="Textodelmarcadordeposicin"/>
                                  </w:rPr>
                                  <w:t>6</w:t>
                                </w:r>
                                <w:r>
                                  <w:rPr>
                                    <w:rStyle w:val="Textodelmarcadordeposicin"/>
                                  </w:rPr>
                                  <w:t>-000</w:t>
                                </w:r>
                                <w:r w:rsidR="0005476D">
                                  <w:rPr>
                                    <w:rStyle w:val="Textodelmarcadordeposicin"/>
                                  </w:rPr>
                                  <w:t>6</w:t>
                                </w:r>
                                <w:r w:rsidRPr="00051C0A">
                                  <w:rPr>
                                    <w:rStyle w:val="Textodelmarcadordeposicin"/>
                                    <w:rFonts w:cstheme="minorBidi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3814716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FE6035" w14:textId="77777777" w:rsidR="00A14A55" w:rsidRPr="00535962" w:rsidRDefault="00A14A55" w:rsidP="00A14A55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40DB20" id="Group 20" o:spid="_x0000_s1026" style="position:absolute;margin-left:416.5pt;margin-top:-11.7pt;width:154.05pt;height:55.2pt;z-index:251699200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" filled="f"/>
                <v:group id="Group 22" o:spid="_x0000_s1028" style="position:absolute;left:12928;top:561;width:2425;height:982" coordorigin="9141,720" coordsize="2019,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41;top:1258;width:2009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" fillcolor="white [3212]" strokecolor="white [3212]" strokeweight="2.25pt">
                    <v:textbox inset=",0">
                      <w:txbxContent>
                        <w:p w14:paraId="70BFA3DE" w14:textId="4E696963" w:rsidR="00A14A55" w:rsidRPr="00051C0A" w:rsidRDefault="00A14A55" w:rsidP="00A14A55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Textodelmarcadordeposicin"/>
                            </w:rPr>
                            <w:t>CONADIS-</w:t>
                          </w:r>
                          <w:r w:rsidR="0005476D">
                            <w:rPr>
                              <w:rStyle w:val="Textodelmarcadordeposicin"/>
                            </w:rPr>
                            <w:t>DAF</w:t>
                          </w:r>
                          <w:r>
                            <w:rPr>
                              <w:rStyle w:val="Textodelmarcadordeposicin"/>
                            </w:rPr>
                            <w:t>-C</w:t>
                          </w:r>
                          <w:r w:rsidR="0005476D">
                            <w:rPr>
                              <w:rStyle w:val="Textodelmarcadordeposicin"/>
                            </w:rPr>
                            <w:t>M</w:t>
                          </w:r>
                          <w:r>
                            <w:rPr>
                              <w:rStyle w:val="Textodelmarcadordeposicin"/>
                            </w:rPr>
                            <w:t>-202</w:t>
                          </w:r>
                          <w:r w:rsidR="0005476D">
                            <w:rPr>
                              <w:rStyle w:val="Textodelmarcadordeposicin"/>
                            </w:rPr>
                            <w:t>6</w:t>
                          </w:r>
                          <w:r>
                            <w:rPr>
                              <w:rStyle w:val="Textodelmarcadordeposicin"/>
                            </w:rPr>
                            <w:t>-000</w:t>
                          </w:r>
                          <w:r w:rsidR="0005476D">
                            <w:rPr>
                              <w:rStyle w:val="Textodelmarcadordeposicin"/>
                            </w:rPr>
                            <w:t>6</w:t>
                          </w:r>
                          <w:r w:rsidRPr="00051C0A">
                            <w:rPr>
                              <w:rStyle w:val="Textodelmarcadordeposicin"/>
                              <w:rFonts w:cstheme="minorBidi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" fillcolor="black [3213]" strokecolor="white [3212]" strokeweight="3pt">
                    <v:textbox>
                      <w:txbxContent>
                        <w:p w14:paraId="02FE6035" w14:textId="77777777" w:rsidR="00A14A55" w:rsidRPr="00535962" w:rsidRDefault="00A14A55" w:rsidP="00A14A55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00BC2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F82236" wp14:editId="70EED397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461341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50EC2B0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76B3870" wp14:editId="4B391DE2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82236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50EC2B0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76B3870" wp14:editId="4B391DE2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C00BC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452191" wp14:editId="253CCC73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21785045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B40D5F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52191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" filled="f" stroked="f">
                <v:textbox inset="0,0,0,0">
                  <w:txbxContent>
                    <w:p w14:paraId="03B40D5F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225C178" wp14:editId="45C21705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74C8AE" w14:textId="2CABF293" w:rsidR="00535962" w:rsidRPr="00535962" w:rsidRDefault="00C00BC2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8D8BA2" wp14:editId="4DF48947">
                <wp:simplePos x="0" y="0"/>
                <wp:positionH relativeFrom="column">
                  <wp:posOffset>2028825</wp:posOffset>
                </wp:positionH>
                <wp:positionV relativeFrom="paragraph">
                  <wp:posOffset>188595</wp:posOffset>
                </wp:positionV>
                <wp:extent cx="2098040" cy="279400"/>
                <wp:effectExtent l="0" t="0" r="0" b="6350"/>
                <wp:wrapNone/>
                <wp:docPr id="71984645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0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BB28C8" w14:textId="7F98F7FA" w:rsidR="002E1412" w:rsidRPr="002E1412" w:rsidRDefault="0063346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06346">
                                  <w:rPr>
                                    <w:rStyle w:val="Style6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906346">
                                  <w:rPr>
                                    <w:rStyle w:val="Style6"/>
                                  </w:rPr>
                                  <w:t>Conadis</w:t>
                                </w:r>
                                <w:proofErr w:type="spellEnd"/>
                                <w:r w:rsidR="00906346">
                                  <w:rPr>
                                    <w:rStyle w:val="Style6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D8BA2" id="Text Box 16" o:spid="_x0000_s1033" type="#_x0000_t202" style="position:absolute;margin-left:159.75pt;margin-top:14.85pt;width:165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" stroked="f">
                <v:textbox>
                  <w:txbxContent>
                    <w:p w14:paraId="13BB28C8" w14:textId="7F98F7FA" w:rsidR="002E1412" w:rsidRPr="002E1412" w:rsidRDefault="00A14A5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906346">
                            <w:rPr>
                              <w:rStyle w:val="Style6"/>
                            </w:rPr>
                            <w:t>Consejo Nacional de Discapacidad (</w:t>
                          </w:r>
                          <w:proofErr w:type="spellStart"/>
                          <w:r w:rsidR="00906346">
                            <w:rPr>
                              <w:rStyle w:val="Style6"/>
                            </w:rPr>
                            <w:t>Conadis</w:t>
                          </w:r>
                          <w:proofErr w:type="spellEnd"/>
                          <w:r w:rsidR="00906346">
                            <w:rPr>
                              <w:rStyle w:val="Style6"/>
                            </w:rPr>
                            <w:t>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437B46" w14:textId="7EE5AADB" w:rsidR="00535962" w:rsidRDefault="00535962" w:rsidP="00535962"/>
    <w:p w14:paraId="17DD11E3" w14:textId="6CA390FE" w:rsidR="006506D0" w:rsidRDefault="00A14A55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731EFC" wp14:editId="12700084">
                <wp:simplePos x="0" y="0"/>
                <wp:positionH relativeFrom="column">
                  <wp:posOffset>5022850</wp:posOffset>
                </wp:positionH>
                <wp:positionV relativeFrom="paragraph">
                  <wp:posOffset>12700</wp:posOffset>
                </wp:positionV>
                <wp:extent cx="1448435" cy="278130"/>
                <wp:effectExtent l="3175" t="0" r="0" b="0"/>
                <wp:wrapNone/>
                <wp:docPr id="193461713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2C0332" w14:textId="77777777" w:rsidR="0026335F" w:rsidRPr="0026335F" w:rsidRDefault="0063346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31EFC" id="Text Box 12" o:spid="_x0000_s1034" type="#_x0000_t202" style="position:absolute;left:0;text-align:left;margin-left:395.5pt;margin-top: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djDzQN4AAAAJAQAADwAAAAAAAAAAAAAAAAA+BAAAZHJzL2Rvd25yZXYueG1s&#10;UEsFBgAAAAAEAAQA8wAAAEkFAAAAAA==&#10;" filled="f" stroked="f">
                <v:textbox>
                  <w:txbxContent>
                    <w:p w14:paraId="472C0332" w14:textId="77777777" w:rsidR="0026335F" w:rsidRPr="0026335F" w:rsidRDefault="00A14A5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C00BC2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32840A" wp14:editId="17CC1A10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31753369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5AA292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2840A" id="Text Box 18" o:spid="_x0000_s1035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555AA292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1703E2B2" w14:textId="2A47D066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0B1C871B" w14:textId="055800F3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077D260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FCE9639" w14:textId="7A710AF0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365F16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8EA0D00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6018F0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4D87A6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FDB7A43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1EE1775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606C96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D6975D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41D9C75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AC21EF7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642ABDF3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56C5F369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0317DEB6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5C79E3F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0E9E3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49D8B830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1A1EEE38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2FA5999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F01CEA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0361E198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5D1840A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67669D2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07C65484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5EA4FA6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A27594B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Para cada idioma indique el grado de competencia: bueno, regular, </w:t>
      </w:r>
      <w:proofErr w:type="gramStart"/>
      <w:r w:rsidRPr="007C2731">
        <w:rPr>
          <w:i/>
          <w:iCs/>
          <w:color w:val="FF0000"/>
          <w:sz w:val="22"/>
          <w:szCs w:val="22"/>
        </w:rPr>
        <w:t>pobre,  en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299999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9A52B5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07B7B8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C3E86E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C9B00C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5738BD2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7CC7D61C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96DD806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26052EBB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2FDE7987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04E8EF5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DA7027D" w14:textId="77777777" w:rsidTr="00044FA8">
        <w:trPr>
          <w:trHeight w:val="4637"/>
        </w:trPr>
        <w:tc>
          <w:tcPr>
            <w:tcW w:w="3269" w:type="dxa"/>
          </w:tcPr>
          <w:p w14:paraId="7733628D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0958BC0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2C321550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18685D7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6D5F83D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09A138D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090E738A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0A732A0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7F2057E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16D8774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0964DA8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7D1F361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316A14A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1B175B9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A226695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44C64615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057B794F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CE991D4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578C72D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421D9F0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056BC1D8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F512C" w14:textId="77777777" w:rsidR="00633467" w:rsidRDefault="00633467" w:rsidP="001007E7">
      <w:pPr>
        <w:spacing w:after="0" w:line="240" w:lineRule="auto"/>
      </w:pPr>
      <w:r>
        <w:separator/>
      </w:r>
    </w:p>
  </w:endnote>
  <w:endnote w:type="continuationSeparator" w:id="0">
    <w:p w14:paraId="4791660C" w14:textId="77777777" w:rsidR="00633467" w:rsidRDefault="0063346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410B9" w14:textId="737C851F" w:rsidR="001007E7" w:rsidRDefault="00C00BC2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B13A14" wp14:editId="4F89C5F7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117493543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FFD9E0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13A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6EFFD9E0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C0DFFA3" wp14:editId="3014D90C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D76A1E" wp14:editId="7BFEBC73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24860014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A1D06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1C428F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D76A1E" id="Text Box 3" o:spid="_x0000_s1038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53A1D06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1C428F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57626EB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63F00D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A10B43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DDF6A8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F071CE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FE9AD" w14:textId="77777777" w:rsidR="00633467" w:rsidRDefault="00633467" w:rsidP="001007E7">
      <w:pPr>
        <w:spacing w:after="0" w:line="240" w:lineRule="auto"/>
      </w:pPr>
      <w:r>
        <w:separator/>
      </w:r>
    </w:p>
  </w:footnote>
  <w:footnote w:type="continuationSeparator" w:id="0">
    <w:p w14:paraId="670B9841" w14:textId="77777777" w:rsidR="00633467" w:rsidRDefault="0063346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C3834" w14:textId="05868537" w:rsidR="00051C0A" w:rsidRDefault="00C00BC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7C138EA" wp14:editId="7E0AF5D9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128166656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71F376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C138E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6F71F376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1646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5476D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18A3"/>
    <w:rsid w:val="003748DC"/>
    <w:rsid w:val="00392351"/>
    <w:rsid w:val="0040152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1739C"/>
    <w:rsid w:val="0062592A"/>
    <w:rsid w:val="00633467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1529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346"/>
    <w:rsid w:val="00906489"/>
    <w:rsid w:val="009352CE"/>
    <w:rsid w:val="00956E4E"/>
    <w:rsid w:val="00966EEE"/>
    <w:rsid w:val="009902A7"/>
    <w:rsid w:val="009A4E12"/>
    <w:rsid w:val="009B320C"/>
    <w:rsid w:val="009B49FB"/>
    <w:rsid w:val="00A14A55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0BC2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1CD1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840E7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CA28A1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515</Words>
  <Characters>2924</Characters>
  <Application>Microsoft Office Word</Application>
  <DocSecurity>0</DocSecurity>
  <Lines>88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Jessica M. Santos Patricio</cp:lastModifiedBy>
  <cp:revision>4</cp:revision>
  <cp:lastPrinted>2011-03-04T18:55:00Z</cp:lastPrinted>
  <dcterms:created xsi:type="dcterms:W3CDTF">2025-06-02T17:53:00Z</dcterms:created>
  <dcterms:modified xsi:type="dcterms:W3CDTF">2026-04-20T17:43:00Z</dcterms:modified>
</cp:coreProperties>
</file>